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04BF7" w14:textId="3D80A7DB" w:rsidR="006B2F86" w:rsidRDefault="00DC2821" w:rsidP="00E71FC3">
      <w:pPr>
        <w:pStyle w:val="NoSpacing"/>
      </w:pPr>
      <w:r>
        <w:rPr>
          <w:u w:val="single"/>
        </w:rPr>
        <w:t>Cristina CHESMAN</w:t>
      </w:r>
      <w:r>
        <w:t xml:space="preserve">    </w:t>
      </w:r>
      <w:proofErr w:type="gramStart"/>
      <w:r>
        <w:t xml:space="preserve">   (</w:t>
      </w:r>
      <w:proofErr w:type="gramEnd"/>
      <w:r>
        <w:t>fl.1423)</w:t>
      </w:r>
    </w:p>
    <w:p w14:paraId="0BB446D1" w14:textId="581D5FCC" w:rsidR="00DC2821" w:rsidRDefault="00DC2821" w:rsidP="00E71FC3">
      <w:pPr>
        <w:pStyle w:val="NoSpacing"/>
      </w:pPr>
      <w:r>
        <w:t>of Canterbury.</w:t>
      </w:r>
    </w:p>
    <w:p w14:paraId="79F0F52A" w14:textId="2BFA4737" w:rsidR="00DC2821" w:rsidRDefault="00DC2821" w:rsidP="00E71FC3">
      <w:pPr>
        <w:pStyle w:val="NoSpacing"/>
      </w:pPr>
    </w:p>
    <w:p w14:paraId="3B8AE5AB" w14:textId="5A999F0C" w:rsidR="00DC2821" w:rsidRDefault="00DC2821" w:rsidP="00E71FC3">
      <w:pPr>
        <w:pStyle w:val="NoSpacing"/>
      </w:pPr>
    </w:p>
    <w:p w14:paraId="5277659A" w14:textId="7FC543D2" w:rsidR="00DC2821" w:rsidRDefault="00DC2821" w:rsidP="00E71FC3">
      <w:pPr>
        <w:pStyle w:val="NoSpacing"/>
      </w:pPr>
      <w:r>
        <w:t xml:space="preserve">Daughter of John </w:t>
      </w:r>
      <w:proofErr w:type="spellStart"/>
      <w:r>
        <w:t>Chesman</w:t>
      </w:r>
      <w:proofErr w:type="spellEnd"/>
      <w:r>
        <w:t>.   (Cowper p.141)</w:t>
      </w:r>
    </w:p>
    <w:p w14:paraId="4DC7D5EF" w14:textId="342A2F46" w:rsidR="00DC2821" w:rsidRDefault="00DC2821" w:rsidP="00E71FC3">
      <w:pPr>
        <w:pStyle w:val="NoSpacing"/>
      </w:pPr>
      <w:r>
        <w:t xml:space="preserve">= John </w:t>
      </w:r>
      <w:proofErr w:type="spellStart"/>
      <w:r>
        <w:t>Newynton</w:t>
      </w:r>
      <w:proofErr w:type="spellEnd"/>
      <w:r>
        <w:t>, fuller(q.v.).   (ibid.)</w:t>
      </w:r>
    </w:p>
    <w:p w14:paraId="51645F7A" w14:textId="12AFBD5D" w:rsidR="00DC2821" w:rsidRDefault="00DC2821" w:rsidP="00E71FC3">
      <w:pPr>
        <w:pStyle w:val="NoSpacing"/>
      </w:pPr>
    </w:p>
    <w:p w14:paraId="7B005DCA" w14:textId="581B19C0" w:rsidR="00DC2821" w:rsidRDefault="00DC2821" w:rsidP="00E71FC3">
      <w:pPr>
        <w:pStyle w:val="NoSpacing"/>
      </w:pPr>
    </w:p>
    <w:p w14:paraId="22B7AEE6" w14:textId="51827C56" w:rsidR="00DC2821" w:rsidRPr="00DC2821" w:rsidRDefault="00DC2821" w:rsidP="00E71FC3">
      <w:pPr>
        <w:pStyle w:val="NoSpacing"/>
      </w:pPr>
      <w:r>
        <w:t>7 September 2018</w:t>
      </w:r>
      <w:bookmarkStart w:id="0" w:name="_GoBack"/>
      <w:bookmarkEnd w:id="0"/>
    </w:p>
    <w:sectPr w:rsidR="00DC2821" w:rsidRPr="00DC282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445C5" w14:textId="77777777" w:rsidR="00DC2821" w:rsidRDefault="00DC2821" w:rsidP="00E71FC3">
      <w:pPr>
        <w:spacing w:after="0" w:line="240" w:lineRule="auto"/>
      </w:pPr>
      <w:r>
        <w:separator/>
      </w:r>
    </w:p>
  </w:endnote>
  <w:endnote w:type="continuationSeparator" w:id="0">
    <w:p w14:paraId="648AEEFD" w14:textId="77777777" w:rsidR="00DC2821" w:rsidRDefault="00DC28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0A8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EF3F6" w14:textId="77777777" w:rsidR="00DC2821" w:rsidRDefault="00DC2821" w:rsidP="00E71FC3">
      <w:pPr>
        <w:spacing w:after="0" w:line="240" w:lineRule="auto"/>
      </w:pPr>
      <w:r>
        <w:separator/>
      </w:r>
    </w:p>
  </w:footnote>
  <w:footnote w:type="continuationSeparator" w:id="0">
    <w:p w14:paraId="657394C4" w14:textId="77777777" w:rsidR="00DC2821" w:rsidRDefault="00DC28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821"/>
    <w:rsid w:val="001A7C09"/>
    <w:rsid w:val="00577BD5"/>
    <w:rsid w:val="00656CBA"/>
    <w:rsid w:val="006A1F77"/>
    <w:rsid w:val="00733BE7"/>
    <w:rsid w:val="00AB52E8"/>
    <w:rsid w:val="00B16D3F"/>
    <w:rsid w:val="00BB41AC"/>
    <w:rsid w:val="00DC282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D8DF0"/>
  <w15:chartTrackingRefBased/>
  <w15:docId w15:val="{9572E925-B1B9-4902-A04D-708C72F3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2018-09-07T19:11:00Z</dcterms:created>
  <dcterms:modified xsi:type="dcterms:W3CDTF">2018-09-07T19:14:00Z</dcterms:modified>
</cp:coreProperties>
</file>